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AC427" w14:textId="77777777" w:rsidR="00EA38E3" w:rsidRDefault="00EA38E3" w:rsidP="001A3BA0">
      <w:pPr>
        <w:rPr>
          <w:rFonts w:cs="Arial"/>
          <w:b/>
          <w:sz w:val="22"/>
          <w:szCs w:val="22"/>
        </w:rPr>
      </w:pPr>
    </w:p>
    <w:p w14:paraId="44CF1E0B" w14:textId="2DFF2037" w:rsidR="00006F0F" w:rsidRPr="00212F3D" w:rsidRDefault="00006F0F" w:rsidP="00212F3D">
      <w:pPr>
        <w:jc w:val="right"/>
        <w:rPr>
          <w:rFonts w:eastAsia="Calibri" w:cs="Arial"/>
          <w:b/>
          <w:sz w:val="20"/>
        </w:rPr>
      </w:pPr>
      <w:r w:rsidRPr="00212F3D">
        <w:rPr>
          <w:rFonts w:cs="Arial"/>
          <w:b/>
          <w:sz w:val="20"/>
        </w:rPr>
        <w:t xml:space="preserve">Załącznik nr </w:t>
      </w:r>
      <w:r w:rsidR="00182F3E" w:rsidRPr="00212F3D">
        <w:rPr>
          <w:rFonts w:cs="Arial"/>
          <w:b/>
          <w:sz w:val="20"/>
        </w:rPr>
        <w:t>3</w:t>
      </w:r>
      <w:r w:rsidR="009E29C3" w:rsidRPr="00212F3D">
        <w:rPr>
          <w:rFonts w:cs="Arial"/>
          <w:b/>
          <w:sz w:val="20"/>
        </w:rPr>
        <w:t xml:space="preserve"> do Zapytania</w:t>
      </w:r>
      <w:r w:rsidR="00047090" w:rsidRPr="00212F3D">
        <w:rPr>
          <w:rFonts w:eastAsia="Calibri" w:cs="Arial"/>
          <w:b/>
          <w:sz w:val="20"/>
        </w:rPr>
        <w:t xml:space="preserve"> ofertowego</w:t>
      </w:r>
    </w:p>
    <w:p w14:paraId="056E884D" w14:textId="77777777" w:rsidR="008118B2" w:rsidRPr="008118B2" w:rsidRDefault="008118B2" w:rsidP="008118B2">
      <w:pPr>
        <w:ind w:left="4254" w:firstLine="709"/>
        <w:rPr>
          <w:rFonts w:eastAsia="Calibri" w:cs="Arial"/>
          <w:b/>
          <w:sz w:val="20"/>
        </w:rPr>
      </w:pPr>
    </w:p>
    <w:p w14:paraId="58C057E6" w14:textId="761A529E" w:rsidR="00006F0F" w:rsidRPr="00B7120E" w:rsidRDefault="00006F0F" w:rsidP="00006F0F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>
        <w:rPr>
          <w:rFonts w:eastAsia="Calibri" w:cs="Arial"/>
          <w:b/>
          <w:sz w:val="20"/>
        </w:rPr>
        <w:t>Oferenta</w:t>
      </w:r>
      <w:r w:rsidR="00640B0A" w:rsidRPr="00B7120E">
        <w:rPr>
          <w:rFonts w:eastAsia="Calibri" w:cs="Arial"/>
          <w:b/>
          <w:sz w:val="20"/>
        </w:rPr>
        <w:t xml:space="preserve"> </w:t>
      </w:r>
      <w:r w:rsidRPr="00B7120E">
        <w:rPr>
          <w:rFonts w:eastAsia="Calibri" w:cs="Arial"/>
          <w:b/>
          <w:sz w:val="20"/>
        </w:rPr>
        <w:t>mającego siedzibę za granicą</w:t>
      </w:r>
    </w:p>
    <w:p w14:paraId="1994903D" w14:textId="1B5096E4" w:rsidR="00006F0F" w:rsidRPr="00AE2658" w:rsidRDefault="00006F0F" w:rsidP="00AE2658">
      <w:pPr>
        <w:spacing w:line="360" w:lineRule="auto"/>
        <w:jc w:val="both"/>
        <w:rPr>
          <w:rFonts w:cs="Arial"/>
          <w:b/>
          <w:b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 xml:space="preserve">zagraniczny), w związku z </w:t>
      </w:r>
      <w:r w:rsidR="00877225">
        <w:rPr>
          <w:rFonts w:eastAsia="Calibri" w:cs="Arial"/>
          <w:sz w:val="20"/>
        </w:rPr>
        <w:t xml:space="preserve">Zapytaniem </w:t>
      </w:r>
      <w:r w:rsidR="0092388E">
        <w:rPr>
          <w:rFonts w:eastAsia="Calibri" w:cs="Arial"/>
          <w:sz w:val="20"/>
        </w:rPr>
        <w:t>o</w:t>
      </w:r>
      <w:r w:rsidR="00877225">
        <w:rPr>
          <w:rFonts w:eastAsia="Calibri" w:cs="Arial"/>
          <w:sz w:val="20"/>
        </w:rPr>
        <w:t>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AE2658" w:rsidRPr="00AE2658">
        <w:rPr>
          <w:rFonts w:cs="Arial"/>
          <w:b/>
          <w:bCs/>
          <w:sz w:val="20"/>
        </w:rPr>
        <w:t>„Opracowanie dokumentacji projektowej wraz z budową sieci gazowej ś/c w ul. Niklowej w m. Stargard”</w:t>
      </w:r>
      <w:r w:rsidR="00AE2658" w:rsidRPr="00AE2658">
        <w:rPr>
          <w:rFonts w:cs="Arial"/>
          <w:b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6293B229" w14:textId="77777777" w:rsidR="001A3BA0" w:rsidRPr="001A3BA0" w:rsidRDefault="001A3BA0" w:rsidP="00006F0F">
      <w:pPr>
        <w:spacing w:line="280" w:lineRule="atLeast"/>
        <w:jc w:val="both"/>
        <w:rPr>
          <w:rFonts w:eastAsia="Calibri" w:cs="Arial"/>
          <w:iCs/>
          <w:sz w:val="20"/>
        </w:rPr>
      </w:pPr>
    </w:p>
    <w:p w14:paraId="736E2310" w14:textId="4061C061" w:rsidR="00006F0F" w:rsidRPr="00B7120E" w:rsidRDefault="00006F0F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 w:rsidR="00640B0A">
        <w:rPr>
          <w:rFonts w:eastAsia="Calibri" w:cs="Arial"/>
          <w:sz w:val="20"/>
        </w:rPr>
        <w:t>Oferenta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53ACDC45" w:rsidR="00006F0F" w:rsidRPr="00B7120E" w:rsidRDefault="00006F0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 w:rsidR="00640B0A">
        <w:rPr>
          <w:rFonts w:cs="Arial"/>
          <w:sz w:val="20"/>
        </w:rPr>
        <w:t>Oferenta</w:t>
      </w:r>
      <w:r w:rsidR="00640B0A" w:rsidRPr="00B7120E">
        <w:rPr>
          <w:rFonts w:cs="Arial"/>
          <w:sz w:val="20"/>
        </w:rPr>
        <w:t xml:space="preserve"> </w:t>
      </w:r>
      <w:r w:rsidRPr="00B7120E">
        <w:rPr>
          <w:rFonts w:cs="Arial"/>
          <w:sz w:val="20"/>
        </w:rPr>
        <w:t>zagranicznego o nazwie ………</w:t>
      </w:r>
      <w:r w:rsidR="00DC4D0F">
        <w:rPr>
          <w:rFonts w:cs="Arial"/>
          <w:sz w:val="20"/>
        </w:rPr>
        <w:t>…………….</w:t>
      </w:r>
      <w:r w:rsidRPr="00B7120E">
        <w:rPr>
          <w:rFonts w:cs="Arial"/>
          <w:sz w:val="20"/>
        </w:rPr>
        <w:t>………………..………… ……………………………………………………………………………………..…………</w:t>
      </w:r>
      <w:r w:rsidR="00DC4D0F">
        <w:rPr>
          <w:rFonts w:cs="Arial"/>
          <w:sz w:val="20"/>
        </w:rPr>
        <w:t>………………….</w:t>
      </w:r>
    </w:p>
    <w:p w14:paraId="456AC799" w14:textId="298B2BE5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 </w:t>
      </w:r>
    </w:p>
    <w:p w14:paraId="2C781D4A" w14:textId="195ABE9E" w:rsidR="00006F0F" w:rsidRPr="00B7120E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…………………….*</w:t>
      </w:r>
    </w:p>
    <w:p w14:paraId="17085828" w14:textId="77777777" w:rsidR="00006F0F" w:rsidRPr="00B7120E" w:rsidRDefault="00006F0F" w:rsidP="00DC4D0F">
      <w:pPr>
        <w:spacing w:line="360" w:lineRule="auto"/>
        <w:rPr>
          <w:rFonts w:eastAsia="Calibri" w:cs="Arial"/>
          <w:sz w:val="20"/>
        </w:rPr>
      </w:pPr>
    </w:p>
    <w:p w14:paraId="362AB9D1" w14:textId="77777777" w:rsidR="00006F0F" w:rsidRPr="00B7120E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2960386D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7D43A31A" w14:textId="77777777" w:rsidR="00006F0F" w:rsidRPr="00B7120E" w:rsidRDefault="00006F0F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26D52438" w14:textId="77777777" w:rsidR="00006F0F" w:rsidRPr="00B7120E" w:rsidRDefault="00006F0F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48F0602B" w14:textId="77777777" w:rsidR="00006F0F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6EAADC49" w14:textId="77777777" w:rsidR="00DC4D0F" w:rsidRDefault="00DC4D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2B332C5E" w14:textId="77777777" w:rsidR="00DC4D0F" w:rsidRPr="00B7120E" w:rsidRDefault="00DC4D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7777777" w:rsidR="00006F0F" w:rsidRPr="00B7120E" w:rsidRDefault="00006F0F" w:rsidP="00006F0F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04CBA32A" w14:textId="43F4932B" w:rsidR="00EA38E3" w:rsidRDefault="00006F0F" w:rsidP="001A3BA0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7B3F5BFE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4B46B7DF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743D01F5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686738CB" w14:textId="77777777" w:rsidR="00EA38E3" w:rsidRDefault="00EA38E3" w:rsidP="00006F0F">
      <w:pPr>
        <w:spacing w:line="280" w:lineRule="atLeast"/>
        <w:rPr>
          <w:rFonts w:eastAsia="Calibri" w:cs="Arial"/>
          <w:sz w:val="20"/>
        </w:rPr>
      </w:pPr>
    </w:p>
    <w:p w14:paraId="6A4E6B24" w14:textId="77777777" w:rsidR="008118B2" w:rsidRDefault="008118B2" w:rsidP="00006F0F">
      <w:pPr>
        <w:spacing w:line="280" w:lineRule="atLeast"/>
        <w:rPr>
          <w:rFonts w:eastAsia="Calibri" w:cs="Arial"/>
          <w:sz w:val="20"/>
        </w:rPr>
      </w:pPr>
    </w:p>
    <w:p w14:paraId="569A8DDE" w14:textId="5AFAA035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02503D1" w14:textId="5D714182" w:rsidR="00006F0F" w:rsidRPr="008118B2" w:rsidRDefault="00006F0F" w:rsidP="008118B2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31C50D7E" w14:textId="77777777" w:rsidR="001D4279" w:rsidRPr="008074AE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1D4279" w:rsidRPr="008074AE" w:rsidSect="00A25D7C">
      <w:footerReference w:type="default" r:id="rId13"/>
      <w:headerReference w:type="first" r:id="rId14"/>
      <w:footerReference w:type="first" r:id="rId15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09B80" w14:textId="77777777" w:rsidR="0055253D" w:rsidRDefault="0055253D">
      <w:r>
        <w:separator/>
      </w:r>
    </w:p>
  </w:endnote>
  <w:endnote w:type="continuationSeparator" w:id="0">
    <w:p w14:paraId="099165EA" w14:textId="77777777" w:rsidR="0055253D" w:rsidRDefault="0055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5265B8F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10.68</w:t>
                                </w:r>
                                <w:r w:rsidR="00021B36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7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.</w:t>
                                </w:r>
                                <w:r w:rsidR="00021B36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868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5265B8F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10.68</w:t>
                          </w:r>
                          <w:r w:rsidR="00021B36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7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="00021B36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868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A12CD1" w14:textId="77777777" w:rsidR="00DC4D0F" w:rsidRPr="00DC4D0F" w:rsidRDefault="00DC4D0F" w:rsidP="00DC4D0F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Oddział Zakład Gazowniczy</w:t>
                                </w: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w Szczecinie</w:t>
                                </w: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 xml:space="preserve">ul. Tama Pomorzańska 26 </w:t>
                                </w:r>
                                <w:r w:rsidRPr="00DC4D0F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70-952 Szczecin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8F846E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24A12CD1" w14:textId="77777777" w:rsidR="00DC4D0F" w:rsidRPr="00DC4D0F" w:rsidRDefault="00DC4D0F" w:rsidP="00DC4D0F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Oddział Zakład Gazowniczy</w:t>
                          </w: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w Szczecinie</w:t>
                          </w: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 xml:space="preserve">ul. Tama Pomorzańska 26 </w:t>
                          </w:r>
                          <w:r w:rsidRPr="00DC4D0F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70-952 Szczecin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1B0318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3BD3F" w14:textId="77777777" w:rsidR="0055253D" w:rsidRDefault="0055253D">
      <w:r>
        <w:separator/>
      </w:r>
    </w:p>
  </w:footnote>
  <w:footnote w:type="continuationSeparator" w:id="0">
    <w:p w14:paraId="1676C57E" w14:textId="77777777" w:rsidR="0055253D" w:rsidRDefault="00552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9C3BC" w14:textId="77777777" w:rsidR="00B72D67" w:rsidRPr="00B72D67" w:rsidRDefault="00B72D67" w:rsidP="00B72D67">
    <w:pPr>
      <w:pStyle w:val="Nagwek"/>
      <w:tabs>
        <w:tab w:val="center" w:pos="4677"/>
        <w:tab w:val="left" w:pos="5774"/>
      </w:tabs>
      <w:jc w:val="center"/>
    </w:pPr>
    <w:r w:rsidRPr="00B72D67">
      <w:rPr>
        <w:noProof/>
      </w:rPr>
      <w:drawing>
        <wp:anchor distT="0" distB="0" distL="114300" distR="114300" simplePos="0" relativeHeight="251671552" behindDoc="1" locked="0" layoutInCell="1" allowOverlap="1" wp14:anchorId="44B6CEC0" wp14:editId="3426723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602400175" name="Grafika 6024001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77B46" w14:textId="59AAB41C" w:rsidR="00B00E1B" w:rsidRDefault="00B00E1B" w:rsidP="00A11439">
    <w:pPr>
      <w:pStyle w:val="Nagwek"/>
      <w:tabs>
        <w:tab w:val="center" w:pos="4677"/>
        <w:tab w:val="left" w:pos="5774"/>
      </w:tabs>
      <w:jc w:val="center"/>
    </w:pPr>
  </w:p>
  <w:p w14:paraId="3809B5CF" w14:textId="77777777" w:rsidR="00AE2658" w:rsidRDefault="00AE2658" w:rsidP="00AE2658">
    <w:pPr>
      <w:pStyle w:val="Style5"/>
      <w:spacing w:after="120" w:line="278" w:lineRule="auto"/>
      <w:contextualSpacing/>
      <w:jc w:val="center"/>
      <w:rPr>
        <w:rStyle w:val="FontStyle42"/>
        <w:rFonts w:ascii="Arial" w:hAnsi="Arial" w:cs="Arial"/>
        <w:b/>
        <w:sz w:val="22"/>
        <w:szCs w:val="22"/>
      </w:rPr>
    </w:pPr>
  </w:p>
  <w:p w14:paraId="05EF3E8D" w14:textId="3C2D7C63" w:rsidR="00AE2658" w:rsidRPr="005D634B" w:rsidRDefault="00AE2658" w:rsidP="00AE2658">
    <w:pPr>
      <w:pStyle w:val="Style5"/>
      <w:spacing w:after="120" w:line="278" w:lineRule="auto"/>
      <w:contextualSpacing/>
      <w:jc w:val="center"/>
      <w:rPr>
        <w:rStyle w:val="FontStyle42"/>
        <w:rFonts w:ascii="Arial" w:hAnsi="Arial" w:cs="Arial"/>
        <w:b/>
        <w:sz w:val="22"/>
        <w:szCs w:val="22"/>
      </w:rPr>
    </w:pPr>
    <w:r w:rsidRPr="002235B0">
      <w:rPr>
        <w:rStyle w:val="FontStyle42"/>
        <w:rFonts w:ascii="Arial" w:hAnsi="Arial" w:cs="Arial"/>
        <w:b/>
        <w:sz w:val="22"/>
        <w:szCs w:val="22"/>
      </w:rPr>
      <w:t>„</w:t>
    </w:r>
    <w:r w:rsidRPr="005D634B">
      <w:rPr>
        <w:rStyle w:val="FontStyle42"/>
        <w:rFonts w:ascii="Arial" w:hAnsi="Arial" w:cs="Arial"/>
        <w:b/>
        <w:sz w:val="22"/>
        <w:szCs w:val="22"/>
      </w:rPr>
      <w:t xml:space="preserve">Opracowanie dokumentacji projektowej wraz z budową sieci gazowej ś/c w ul. Niklowej </w:t>
    </w:r>
  </w:p>
  <w:p w14:paraId="463F6A6F" w14:textId="77777777" w:rsidR="00AE2658" w:rsidRPr="002235B0" w:rsidRDefault="00AE2658" w:rsidP="00AE2658">
    <w:pPr>
      <w:pStyle w:val="Style5"/>
      <w:spacing w:after="120" w:line="278" w:lineRule="auto"/>
      <w:contextualSpacing/>
      <w:jc w:val="center"/>
      <w:rPr>
        <w:rStyle w:val="FontStyle42"/>
        <w:rFonts w:ascii="Arial" w:hAnsi="Arial" w:cs="Arial"/>
        <w:b/>
        <w:sz w:val="22"/>
        <w:szCs w:val="22"/>
      </w:rPr>
    </w:pPr>
    <w:r w:rsidRPr="005D634B">
      <w:rPr>
        <w:rStyle w:val="FontStyle42"/>
        <w:rFonts w:ascii="Arial" w:hAnsi="Arial" w:cs="Arial"/>
        <w:b/>
        <w:sz w:val="22"/>
        <w:szCs w:val="22"/>
      </w:rPr>
      <w:t>w m. Stargard”</w:t>
    </w:r>
  </w:p>
  <w:p w14:paraId="7290B259" w14:textId="77777777" w:rsidR="00AE2658" w:rsidRPr="00212F3D" w:rsidRDefault="00AE2658" w:rsidP="00466EEF">
    <w:pPr>
      <w:pStyle w:val="Nagwek"/>
      <w:tabs>
        <w:tab w:val="center" w:pos="4677"/>
        <w:tab w:val="left" w:pos="5774"/>
      </w:tabs>
      <w:rPr>
        <w:b/>
        <w:bCs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1B36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47090"/>
    <w:rsid w:val="00054468"/>
    <w:rsid w:val="00056ECD"/>
    <w:rsid w:val="00063E0E"/>
    <w:rsid w:val="00066F38"/>
    <w:rsid w:val="00080810"/>
    <w:rsid w:val="00080885"/>
    <w:rsid w:val="00083F4F"/>
    <w:rsid w:val="00090092"/>
    <w:rsid w:val="00093B27"/>
    <w:rsid w:val="00093F05"/>
    <w:rsid w:val="000977D6"/>
    <w:rsid w:val="000A79D9"/>
    <w:rsid w:val="000B7063"/>
    <w:rsid w:val="000C67AC"/>
    <w:rsid w:val="000C67E1"/>
    <w:rsid w:val="000D1160"/>
    <w:rsid w:val="000D40B9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46399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82F3E"/>
    <w:rsid w:val="00187847"/>
    <w:rsid w:val="001968A2"/>
    <w:rsid w:val="001A3BA0"/>
    <w:rsid w:val="001A606E"/>
    <w:rsid w:val="001A72E7"/>
    <w:rsid w:val="001A7AB4"/>
    <w:rsid w:val="001C2B06"/>
    <w:rsid w:val="001C3062"/>
    <w:rsid w:val="001C61ED"/>
    <w:rsid w:val="001D0F42"/>
    <w:rsid w:val="001D18BB"/>
    <w:rsid w:val="001D1FFD"/>
    <w:rsid w:val="001D4279"/>
    <w:rsid w:val="001F15B3"/>
    <w:rsid w:val="001F7745"/>
    <w:rsid w:val="00212F3D"/>
    <w:rsid w:val="00220F86"/>
    <w:rsid w:val="00234E43"/>
    <w:rsid w:val="0024497E"/>
    <w:rsid w:val="00244ADE"/>
    <w:rsid w:val="0024618A"/>
    <w:rsid w:val="00253878"/>
    <w:rsid w:val="00257195"/>
    <w:rsid w:val="00257A9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B074A"/>
    <w:rsid w:val="002B1E4B"/>
    <w:rsid w:val="002B5A8E"/>
    <w:rsid w:val="002B6EEE"/>
    <w:rsid w:val="002D778E"/>
    <w:rsid w:val="002E38EB"/>
    <w:rsid w:val="002E428C"/>
    <w:rsid w:val="002F77DD"/>
    <w:rsid w:val="00310188"/>
    <w:rsid w:val="003145F7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472D6"/>
    <w:rsid w:val="003518D5"/>
    <w:rsid w:val="00351B6D"/>
    <w:rsid w:val="003553A9"/>
    <w:rsid w:val="0037267A"/>
    <w:rsid w:val="003770EA"/>
    <w:rsid w:val="00381E19"/>
    <w:rsid w:val="003832C7"/>
    <w:rsid w:val="00383ED1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DEE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64C06"/>
    <w:rsid w:val="00466EEF"/>
    <w:rsid w:val="00467C6C"/>
    <w:rsid w:val="00470968"/>
    <w:rsid w:val="00472705"/>
    <w:rsid w:val="00476DAC"/>
    <w:rsid w:val="00481100"/>
    <w:rsid w:val="00490FA3"/>
    <w:rsid w:val="004932A2"/>
    <w:rsid w:val="00494EEB"/>
    <w:rsid w:val="004A042B"/>
    <w:rsid w:val="004A4117"/>
    <w:rsid w:val="004A53F8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5115"/>
    <w:rsid w:val="004D6741"/>
    <w:rsid w:val="004D7A94"/>
    <w:rsid w:val="004E5185"/>
    <w:rsid w:val="004F0C8B"/>
    <w:rsid w:val="00500442"/>
    <w:rsid w:val="00502A98"/>
    <w:rsid w:val="00504E6E"/>
    <w:rsid w:val="005067C3"/>
    <w:rsid w:val="005109AB"/>
    <w:rsid w:val="00515260"/>
    <w:rsid w:val="0052186C"/>
    <w:rsid w:val="0053394D"/>
    <w:rsid w:val="00536E36"/>
    <w:rsid w:val="00546E1B"/>
    <w:rsid w:val="005510B0"/>
    <w:rsid w:val="005522A6"/>
    <w:rsid w:val="0055253D"/>
    <w:rsid w:val="00554649"/>
    <w:rsid w:val="005558B2"/>
    <w:rsid w:val="00556387"/>
    <w:rsid w:val="005613B3"/>
    <w:rsid w:val="00561C46"/>
    <w:rsid w:val="005654DA"/>
    <w:rsid w:val="00574F55"/>
    <w:rsid w:val="00575838"/>
    <w:rsid w:val="00581923"/>
    <w:rsid w:val="00583FAF"/>
    <w:rsid w:val="005857D7"/>
    <w:rsid w:val="0058636B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4BBE"/>
    <w:rsid w:val="005D67F9"/>
    <w:rsid w:val="005D7F8A"/>
    <w:rsid w:val="005E166C"/>
    <w:rsid w:val="005E2FC3"/>
    <w:rsid w:val="005F09AE"/>
    <w:rsid w:val="005F4FCC"/>
    <w:rsid w:val="00603005"/>
    <w:rsid w:val="00610FAA"/>
    <w:rsid w:val="00611056"/>
    <w:rsid w:val="006228B4"/>
    <w:rsid w:val="00640A2C"/>
    <w:rsid w:val="00640B0A"/>
    <w:rsid w:val="00640FF4"/>
    <w:rsid w:val="00641C6E"/>
    <w:rsid w:val="00641EA5"/>
    <w:rsid w:val="00647676"/>
    <w:rsid w:val="00650131"/>
    <w:rsid w:val="0065040D"/>
    <w:rsid w:val="00652DCB"/>
    <w:rsid w:val="006530CB"/>
    <w:rsid w:val="00653581"/>
    <w:rsid w:val="006571C1"/>
    <w:rsid w:val="00662104"/>
    <w:rsid w:val="00663136"/>
    <w:rsid w:val="00664246"/>
    <w:rsid w:val="006644AE"/>
    <w:rsid w:val="00665154"/>
    <w:rsid w:val="006762FD"/>
    <w:rsid w:val="00677F2F"/>
    <w:rsid w:val="00681A75"/>
    <w:rsid w:val="00684EAC"/>
    <w:rsid w:val="0068722F"/>
    <w:rsid w:val="00687DD5"/>
    <w:rsid w:val="00687F82"/>
    <w:rsid w:val="00691060"/>
    <w:rsid w:val="006932DE"/>
    <w:rsid w:val="006937E3"/>
    <w:rsid w:val="00696CE9"/>
    <w:rsid w:val="00697233"/>
    <w:rsid w:val="006A16D4"/>
    <w:rsid w:val="006A2C89"/>
    <w:rsid w:val="006A6D5B"/>
    <w:rsid w:val="006B7769"/>
    <w:rsid w:val="006C0FD5"/>
    <w:rsid w:val="006C114D"/>
    <w:rsid w:val="006C14A9"/>
    <w:rsid w:val="006C4CA7"/>
    <w:rsid w:val="006C709C"/>
    <w:rsid w:val="006D088C"/>
    <w:rsid w:val="006D49B5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431D7"/>
    <w:rsid w:val="00744107"/>
    <w:rsid w:val="0075359A"/>
    <w:rsid w:val="00753B48"/>
    <w:rsid w:val="007648FF"/>
    <w:rsid w:val="00771908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028E"/>
    <w:rsid w:val="007E02A1"/>
    <w:rsid w:val="007E1796"/>
    <w:rsid w:val="007E2998"/>
    <w:rsid w:val="007E77AA"/>
    <w:rsid w:val="007F08E7"/>
    <w:rsid w:val="007F56F4"/>
    <w:rsid w:val="007F57E0"/>
    <w:rsid w:val="007F666F"/>
    <w:rsid w:val="007F7973"/>
    <w:rsid w:val="00802DA9"/>
    <w:rsid w:val="00804E47"/>
    <w:rsid w:val="008074AE"/>
    <w:rsid w:val="008118B2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7BE"/>
    <w:rsid w:val="0085383C"/>
    <w:rsid w:val="0085551B"/>
    <w:rsid w:val="00856DCE"/>
    <w:rsid w:val="00857E7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73A6"/>
    <w:rsid w:val="008F5B3F"/>
    <w:rsid w:val="009021C1"/>
    <w:rsid w:val="00907EC1"/>
    <w:rsid w:val="0091704E"/>
    <w:rsid w:val="0092388E"/>
    <w:rsid w:val="009262F5"/>
    <w:rsid w:val="00927F3F"/>
    <w:rsid w:val="009350CF"/>
    <w:rsid w:val="0094301B"/>
    <w:rsid w:val="00944A51"/>
    <w:rsid w:val="00945F5E"/>
    <w:rsid w:val="009516B0"/>
    <w:rsid w:val="00966B41"/>
    <w:rsid w:val="00967615"/>
    <w:rsid w:val="00967E43"/>
    <w:rsid w:val="0097315E"/>
    <w:rsid w:val="009779B8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77B7"/>
    <w:rsid w:val="009D030A"/>
    <w:rsid w:val="009D5679"/>
    <w:rsid w:val="009E29C3"/>
    <w:rsid w:val="009F5793"/>
    <w:rsid w:val="009F749C"/>
    <w:rsid w:val="009F7C98"/>
    <w:rsid w:val="00A04B22"/>
    <w:rsid w:val="00A0530E"/>
    <w:rsid w:val="00A05B59"/>
    <w:rsid w:val="00A07036"/>
    <w:rsid w:val="00A07C7C"/>
    <w:rsid w:val="00A11439"/>
    <w:rsid w:val="00A11926"/>
    <w:rsid w:val="00A11C67"/>
    <w:rsid w:val="00A128E9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617F0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97E22"/>
    <w:rsid w:val="00AB56DB"/>
    <w:rsid w:val="00AB67CA"/>
    <w:rsid w:val="00AC1489"/>
    <w:rsid w:val="00AC3726"/>
    <w:rsid w:val="00AD154D"/>
    <w:rsid w:val="00AE0BCA"/>
    <w:rsid w:val="00AE2658"/>
    <w:rsid w:val="00AE2AA7"/>
    <w:rsid w:val="00AE334F"/>
    <w:rsid w:val="00AE614E"/>
    <w:rsid w:val="00AF2F2A"/>
    <w:rsid w:val="00AF4822"/>
    <w:rsid w:val="00B00E1B"/>
    <w:rsid w:val="00B063DF"/>
    <w:rsid w:val="00B10857"/>
    <w:rsid w:val="00B2130F"/>
    <w:rsid w:val="00B237B0"/>
    <w:rsid w:val="00B249AE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02CF"/>
    <w:rsid w:val="00B72D67"/>
    <w:rsid w:val="00B77C63"/>
    <w:rsid w:val="00B80684"/>
    <w:rsid w:val="00B82E9C"/>
    <w:rsid w:val="00B87558"/>
    <w:rsid w:val="00B904D4"/>
    <w:rsid w:val="00B945D8"/>
    <w:rsid w:val="00B9467A"/>
    <w:rsid w:val="00BA72F6"/>
    <w:rsid w:val="00BB1846"/>
    <w:rsid w:val="00BC03DB"/>
    <w:rsid w:val="00BC1B91"/>
    <w:rsid w:val="00BC6DE1"/>
    <w:rsid w:val="00BC77AC"/>
    <w:rsid w:val="00BD5E9E"/>
    <w:rsid w:val="00BF2F5B"/>
    <w:rsid w:val="00BF741E"/>
    <w:rsid w:val="00C01749"/>
    <w:rsid w:val="00C04A13"/>
    <w:rsid w:val="00C10312"/>
    <w:rsid w:val="00C13EE7"/>
    <w:rsid w:val="00C14B2F"/>
    <w:rsid w:val="00C2104B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454E"/>
    <w:rsid w:val="00C90D3B"/>
    <w:rsid w:val="00C91F04"/>
    <w:rsid w:val="00C934F6"/>
    <w:rsid w:val="00C959A1"/>
    <w:rsid w:val="00C965D6"/>
    <w:rsid w:val="00CA0958"/>
    <w:rsid w:val="00CA350B"/>
    <w:rsid w:val="00CA4957"/>
    <w:rsid w:val="00CA5CDF"/>
    <w:rsid w:val="00CB2BE6"/>
    <w:rsid w:val="00CB648B"/>
    <w:rsid w:val="00CB6937"/>
    <w:rsid w:val="00CC4D73"/>
    <w:rsid w:val="00CD0209"/>
    <w:rsid w:val="00CE1976"/>
    <w:rsid w:val="00CE2575"/>
    <w:rsid w:val="00CE6E4F"/>
    <w:rsid w:val="00D00612"/>
    <w:rsid w:val="00D023E1"/>
    <w:rsid w:val="00D0370A"/>
    <w:rsid w:val="00D04254"/>
    <w:rsid w:val="00D059BB"/>
    <w:rsid w:val="00D06433"/>
    <w:rsid w:val="00D15391"/>
    <w:rsid w:val="00D15B06"/>
    <w:rsid w:val="00D16AEE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2858"/>
    <w:rsid w:val="00D53A7C"/>
    <w:rsid w:val="00D548E1"/>
    <w:rsid w:val="00D5503F"/>
    <w:rsid w:val="00D570BA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C4D0F"/>
    <w:rsid w:val="00DD1814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0A85"/>
    <w:rsid w:val="00E21727"/>
    <w:rsid w:val="00E31719"/>
    <w:rsid w:val="00E31ACC"/>
    <w:rsid w:val="00E32CC5"/>
    <w:rsid w:val="00E4458A"/>
    <w:rsid w:val="00E521AA"/>
    <w:rsid w:val="00E568DB"/>
    <w:rsid w:val="00E5737A"/>
    <w:rsid w:val="00E7365B"/>
    <w:rsid w:val="00E752B0"/>
    <w:rsid w:val="00E83F59"/>
    <w:rsid w:val="00E862C6"/>
    <w:rsid w:val="00E87F94"/>
    <w:rsid w:val="00EA25F2"/>
    <w:rsid w:val="00EA2FFC"/>
    <w:rsid w:val="00EA38E3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06E86"/>
    <w:rsid w:val="00F102B1"/>
    <w:rsid w:val="00F11697"/>
    <w:rsid w:val="00F13401"/>
    <w:rsid w:val="00F15E69"/>
    <w:rsid w:val="00F1635D"/>
    <w:rsid w:val="00F216DB"/>
    <w:rsid w:val="00F236FD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392E"/>
    <w:rsid w:val="00F944F9"/>
    <w:rsid w:val="00F953B0"/>
    <w:rsid w:val="00FA0190"/>
    <w:rsid w:val="00FA5198"/>
    <w:rsid w:val="00FB0196"/>
    <w:rsid w:val="00FB74F4"/>
    <w:rsid w:val="00FC147F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17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MARO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Stulgis</dc:creator>
  <cp:keywords/>
  <dc:description/>
  <cp:lastModifiedBy>Olejarz Bogumiła (PSG)</cp:lastModifiedBy>
  <cp:revision>10</cp:revision>
  <cp:lastPrinted>2008-02-25T07:24:00Z</cp:lastPrinted>
  <dcterms:created xsi:type="dcterms:W3CDTF">2026-05-05T06:42:00Z</dcterms:created>
  <dcterms:modified xsi:type="dcterms:W3CDTF">2026-08-18T10:13:00Z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